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0713" w:rsidRDefault="001A0713" w:rsidP="001A071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w:t>
      </w:r>
      <w:r>
        <w:rPr>
          <w:b/>
          <w:noProof/>
          <w:sz w:val="24"/>
        </w:rPr>
        <w:t>6</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w:t>
      </w:r>
      <w:r>
        <w:rPr>
          <w:b/>
          <w:i/>
          <w:noProof/>
          <w:sz w:val="28"/>
        </w:rPr>
        <w:t>508</w:t>
      </w:r>
      <w:r>
        <w:rPr>
          <w:b/>
          <w:i/>
          <w:noProof/>
          <w:sz w:val="28"/>
        </w:rPr>
        <w:t>70</w:t>
      </w:r>
      <w:r>
        <w:rPr>
          <w:b/>
          <w:i/>
          <w:noProof/>
          <w:sz w:val="28"/>
        </w:rPr>
        <w:fldChar w:fldCharType="end"/>
      </w:r>
    </w:p>
    <w:p w:rsidR="001A0713" w:rsidRDefault="001A0713" w:rsidP="001A0713">
      <w:pPr>
        <w:pStyle w:val="CRCoverPage"/>
        <w:outlineLvl w:val="0"/>
        <w:rPr>
          <w:b/>
          <w:noProof/>
          <w:sz w:val="24"/>
        </w:rPr>
      </w:pPr>
      <w:r>
        <w:fldChar w:fldCharType="begin"/>
      </w:r>
      <w:r>
        <w:instrText xml:space="preserve"> DOCPROPERTY  Location  \* MERGEFORMAT </w:instrText>
      </w:r>
      <w:r>
        <w:fldChar w:fldCharType="separate"/>
      </w:r>
      <w:r w:rsidRPr="00446FB3">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446FB3">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w:t>
      </w:r>
      <w:r>
        <w:rPr>
          <w:b/>
          <w:noProof/>
          <w:sz w:val="24"/>
        </w:rPr>
        <w:t>7</w:t>
      </w:r>
      <w:r w:rsidRPr="00BA51D9">
        <w:rPr>
          <w:b/>
          <w:noProof/>
          <w:sz w:val="24"/>
        </w:rPr>
        <w:t xml:space="preserve">th </w:t>
      </w:r>
      <w:r>
        <w:rPr>
          <w:rFonts w:hint="eastAsia"/>
          <w:b/>
          <w:noProof/>
          <w:sz w:val="24"/>
          <w:lang w:eastAsia="zh-CN"/>
        </w:rPr>
        <w:t>Feb</w:t>
      </w:r>
      <w:r w:rsidRPr="00BA51D9">
        <w:rPr>
          <w:b/>
          <w:noProof/>
          <w:sz w:val="24"/>
        </w:rPr>
        <w:t xml:space="preserve"> 202</w:t>
      </w:r>
      <w:r>
        <w:rPr>
          <w:b/>
          <w:noProof/>
          <w:sz w:val="24"/>
        </w:rPr>
        <w:t>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w:t>
      </w:r>
      <w:r>
        <w:rPr>
          <w:b/>
          <w:noProof/>
          <w:sz w:val="24"/>
        </w:rPr>
        <w:t>1</w:t>
      </w:r>
      <w:r>
        <w:rPr>
          <w:rFonts w:hint="eastAsia"/>
          <w:b/>
          <w:noProof/>
          <w:sz w:val="24"/>
          <w:lang w:eastAsia="zh-CN"/>
        </w:rPr>
        <w:t>st</w:t>
      </w:r>
      <w:r w:rsidRPr="00BA51D9">
        <w:rPr>
          <w:b/>
          <w:noProof/>
          <w:sz w:val="24"/>
        </w:rPr>
        <w:t xml:space="preserve"> </w:t>
      </w:r>
      <w:r>
        <w:rPr>
          <w:rFonts w:hint="eastAsia"/>
          <w:b/>
          <w:noProof/>
          <w:sz w:val="24"/>
          <w:lang w:eastAsia="zh-CN"/>
        </w:rPr>
        <w:t>Feb</w:t>
      </w:r>
      <w:r w:rsidRPr="00BA51D9">
        <w:rPr>
          <w:b/>
          <w:noProof/>
          <w:sz w:val="24"/>
        </w:rPr>
        <w:t xml:space="preserve"> 202</w:t>
      </w:r>
      <w:r>
        <w:rPr>
          <w:b/>
          <w:noProof/>
          <w:sz w:val="24"/>
        </w:rPr>
        <w:t>5</w:t>
      </w:r>
      <w:r>
        <w:rPr>
          <w:b/>
          <w:noProof/>
          <w:sz w:val="24"/>
        </w:rPr>
        <w:fldChar w:fldCharType="end"/>
      </w:r>
    </w:p>
    <w:p w:rsidR="0048709E" w:rsidRPr="001A0713"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894455" w:rsidRPr="00894455">
        <w:rPr>
          <w:rFonts w:ascii="Arial" w:hAnsi="Arial"/>
          <w:sz w:val="24"/>
        </w:rPr>
        <w:t>6.5.6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894455">
        <w:rPr>
          <w:rFonts w:ascii="Arial" w:hAnsi="Arial"/>
          <w:sz w:val="24"/>
        </w:rPr>
        <w:t>before</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D13990">
        <w:rPr>
          <w:rFonts w:ascii="Arial" w:hAnsi="Arial"/>
          <w:sz w:val="24"/>
        </w:rPr>
        <w:t>10</w:t>
      </w:r>
      <w:r w:rsidR="003C1A27">
        <w:rPr>
          <w:rFonts w:ascii="Arial" w:hAnsi="Arial"/>
          <w:sz w:val="24"/>
        </w:rPr>
        <w:t>6</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0877ED" w:rsidRPr="000877ED">
        <w:rPr>
          <w:rStyle w:val="PLChar"/>
          <w:sz w:val="20"/>
        </w:rPr>
        <w:t>R5-2</w:t>
      </w:r>
      <w:r w:rsidR="00C12D81">
        <w:rPr>
          <w:rStyle w:val="PLChar"/>
          <w:sz w:val="20"/>
        </w:rPr>
        <w:t>50870</w:t>
      </w:r>
      <w:r w:rsidR="000877ED" w:rsidRPr="000877ED">
        <w:rPr>
          <w:rStyle w:val="PLChar"/>
          <w:sz w:val="20"/>
        </w:rPr>
        <w:t xml:space="preserve"> TS 36.523-1 Tracker status </w:t>
      </w:r>
      <w:r w:rsidR="007265FA">
        <w:rPr>
          <w:rStyle w:val="PLChar"/>
          <w:sz w:val="20"/>
        </w:rPr>
        <w:t>before</w:t>
      </w:r>
      <w:r w:rsidR="000877ED" w:rsidRPr="000877ED">
        <w:rPr>
          <w:rStyle w:val="PLChar"/>
          <w:sz w:val="20"/>
        </w:rPr>
        <w:t xml:space="preserve"> RAN5-</w:t>
      </w:r>
      <w:r w:rsidR="00DA63AC">
        <w:rPr>
          <w:rStyle w:val="PLChar"/>
          <w:sz w:val="20"/>
        </w:rPr>
        <w:t>10</w:t>
      </w:r>
      <w:r w:rsidR="00C12D81">
        <w:rPr>
          <w:rStyle w:val="PLChar"/>
          <w:sz w:val="20"/>
        </w:rPr>
        <w:t>6</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DA63AC">
        <w:t>10</w:t>
      </w:r>
      <w:r w:rsidR="00C12D81">
        <w:t>6</w:t>
      </w:r>
      <w:r w:rsidR="006540FC">
        <w:t>, and, is the update of</w:t>
      </w:r>
      <w:r w:rsidR="00761F60" w:rsidRPr="00761F60">
        <w:rPr>
          <w:rStyle w:val="af7"/>
        </w:rPr>
        <w:t xml:space="preserve"> </w:t>
      </w:r>
      <w:r w:rsidR="00D55011" w:rsidRPr="001F386C">
        <w:rPr>
          <w:rStyle w:val="af7"/>
        </w:rPr>
        <w:t>R5-2</w:t>
      </w:r>
      <w:r w:rsidR="00D55011">
        <w:rPr>
          <w:rStyle w:val="af7"/>
        </w:rPr>
        <w:t>47126</w:t>
      </w:r>
      <w:r w:rsidR="006540FC">
        <w:t xml:space="preserve"> [</w:t>
      </w:r>
      <w:r w:rsidR="00761F60">
        <w:t>3</w:t>
      </w:r>
      <w:r w:rsidR="00D55011">
        <w:t>2</w:t>
      </w:r>
      <w:r w:rsidR="006540FC">
        <w:t xml:space="preserve">] which contained the tracker status </w:t>
      </w:r>
      <w:r w:rsidR="007265FA">
        <w:t>after</w:t>
      </w:r>
      <w:r w:rsidR="008E01BD">
        <w:t xml:space="preserve"> </w:t>
      </w:r>
      <w:r w:rsidR="006540FC">
        <w:t>the RAN5#</w:t>
      </w:r>
      <w:r w:rsidR="0032278C">
        <w:t>10</w:t>
      </w:r>
      <w:r w:rsidR="00C12D81">
        <w:t>5</w:t>
      </w:r>
      <w:r w:rsidR="00630231">
        <w:t>.</w:t>
      </w:r>
    </w:p>
    <w:p w:rsidR="0061265E" w:rsidRDefault="0061265E" w:rsidP="0061265E">
      <w:pPr>
        <w:pStyle w:val="1"/>
      </w:pPr>
      <w:r>
        <w:t>2</w:t>
      </w:r>
      <w:r w:rsidRPr="000C11C3">
        <w:tab/>
      </w:r>
      <w:r w:rsidR="002A0AEF">
        <w:t>Summary of changes</w:t>
      </w:r>
      <w:bookmarkStart w:id="5" w:name="_GoBack"/>
      <w:bookmarkEnd w:id="5"/>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rsidR="00B16E78" w:rsidRPr="00AD6561" w:rsidRDefault="00B16E78" w:rsidP="00B16E78">
      <w:pPr>
        <w:pStyle w:val="EX"/>
      </w:pPr>
      <w:r>
        <w:t>[13]</w:t>
      </w:r>
      <w:r>
        <w:tab/>
      </w:r>
      <w:bookmarkStart w:id="6" w:name="OLE_LINK2"/>
      <w:bookmarkStart w:id="7" w:name="OLE_LINK3"/>
      <w:r w:rsidRPr="001F386C">
        <w:rPr>
          <w:rStyle w:val="af7"/>
        </w:rPr>
        <w:t>R5-224703</w:t>
      </w:r>
      <w:bookmarkEnd w:id="6"/>
      <w:bookmarkEnd w:id="7"/>
      <w:r>
        <w:tab/>
      </w:r>
      <w:r w:rsidRPr="001F386C">
        <w:t>TS 36.523-1 Tracker status before RAN5-96e</w:t>
      </w:r>
    </w:p>
    <w:p w:rsidR="00B16E78" w:rsidRPr="00AD6561" w:rsidRDefault="00B16E78" w:rsidP="00B16E78">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rsidR="00D946BE" w:rsidRPr="00AD6561" w:rsidRDefault="00D946BE" w:rsidP="00D946BE">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rsidR="00D946BE" w:rsidRPr="00AD6561" w:rsidRDefault="00D946BE" w:rsidP="00D946BE">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rsidR="00294DA5" w:rsidRPr="00AD6561" w:rsidRDefault="00294DA5" w:rsidP="00294DA5">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rsidR="00294DA5" w:rsidRPr="00AD6561" w:rsidRDefault="00294DA5" w:rsidP="00294DA5">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rsidR="00DA63AC" w:rsidRPr="00AD6561" w:rsidRDefault="00DA63AC" w:rsidP="00DA63AC">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rsidR="00DA63AC" w:rsidRPr="00AD6561" w:rsidRDefault="00DA63AC" w:rsidP="00DA63AC">
      <w:pPr>
        <w:pStyle w:val="EX"/>
      </w:pPr>
      <w:r>
        <w:t>[</w:t>
      </w:r>
      <w:r w:rsidR="00EF1D12">
        <w:t>20</w:t>
      </w:r>
      <w:r>
        <w:t>]</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rsidR="00B16E78" w:rsidRDefault="0032278C" w:rsidP="00AD6561">
      <w:pPr>
        <w:pStyle w:val="EX"/>
      </w:pPr>
      <w:r>
        <w:t>[21]</w:t>
      </w:r>
      <w:r>
        <w:tab/>
      </w:r>
      <w:r w:rsidRPr="001F386C">
        <w:rPr>
          <w:rStyle w:val="af7"/>
        </w:rPr>
        <w:t>R5-2</w:t>
      </w:r>
      <w:r>
        <w:rPr>
          <w:rStyle w:val="af7"/>
        </w:rPr>
        <w:t>34507</w:t>
      </w:r>
      <w:r>
        <w:tab/>
      </w:r>
      <w:r w:rsidRPr="001F386C">
        <w:t xml:space="preserve">TS 36.523-1 Tracker status </w:t>
      </w:r>
      <w:r>
        <w:t xml:space="preserve">before </w:t>
      </w:r>
      <w:r w:rsidRPr="001F386C">
        <w:t>RAN5-</w:t>
      </w:r>
      <w:r>
        <w:t>100</w:t>
      </w:r>
    </w:p>
    <w:p w:rsidR="0032278C" w:rsidRDefault="0032278C" w:rsidP="00AD6561">
      <w:pPr>
        <w:pStyle w:val="EX"/>
      </w:pPr>
      <w:r>
        <w:t>[22]</w:t>
      </w:r>
      <w:r>
        <w:tab/>
      </w:r>
      <w:r w:rsidRPr="001F386C">
        <w:rPr>
          <w:rStyle w:val="af7"/>
        </w:rPr>
        <w:t>R5-2</w:t>
      </w:r>
      <w:r>
        <w:rPr>
          <w:rStyle w:val="af7"/>
        </w:rPr>
        <w:t>34509</w:t>
      </w:r>
      <w:r>
        <w:tab/>
      </w:r>
      <w:r w:rsidRPr="001F386C">
        <w:t xml:space="preserve">TS 36.523-1 Tracker status </w:t>
      </w:r>
      <w:r w:rsidRPr="0032278C">
        <w:rPr>
          <w:rFonts w:hint="eastAsia"/>
        </w:rPr>
        <w:t>after</w:t>
      </w:r>
      <w:r>
        <w:t xml:space="preserve"> </w:t>
      </w:r>
      <w:r w:rsidRPr="001F386C">
        <w:t>RAN5-</w:t>
      </w:r>
      <w:r>
        <w:t>100</w:t>
      </w:r>
    </w:p>
    <w:p w:rsidR="000D3849" w:rsidRPr="00DA63AC" w:rsidRDefault="000D3849" w:rsidP="000D3849">
      <w:pPr>
        <w:pStyle w:val="EX"/>
      </w:pPr>
      <w:r>
        <w:t>[23]</w:t>
      </w:r>
      <w:r>
        <w:tab/>
      </w:r>
      <w:r w:rsidRPr="001F386C">
        <w:rPr>
          <w:rStyle w:val="af7"/>
        </w:rPr>
        <w:t>R5-2</w:t>
      </w:r>
      <w:r>
        <w:rPr>
          <w:rStyle w:val="af7"/>
        </w:rPr>
        <w:t>36978</w:t>
      </w:r>
      <w:r>
        <w:tab/>
      </w:r>
      <w:r w:rsidRPr="001F386C">
        <w:t xml:space="preserve">TS 36.523-1 Tracker status </w:t>
      </w:r>
      <w:r w:rsidRPr="00EC558B">
        <w:rPr>
          <w:rFonts w:hint="eastAsia"/>
        </w:rPr>
        <w:t>before</w:t>
      </w:r>
      <w:r>
        <w:t xml:space="preserve"> </w:t>
      </w:r>
      <w:r w:rsidRPr="001F386C">
        <w:t>RAN5-</w:t>
      </w:r>
      <w:r>
        <w:t>101</w:t>
      </w:r>
    </w:p>
    <w:p w:rsidR="000D3849" w:rsidRPr="00DA63AC" w:rsidRDefault="000D3849" w:rsidP="000D3849">
      <w:pPr>
        <w:pStyle w:val="EX"/>
      </w:pPr>
      <w:r>
        <w:t>[24]</w:t>
      </w:r>
      <w:r>
        <w:tab/>
      </w:r>
      <w:r w:rsidRPr="001F386C">
        <w:rPr>
          <w:rStyle w:val="af7"/>
        </w:rPr>
        <w:t>R5-2</w:t>
      </w:r>
      <w:r>
        <w:rPr>
          <w:rStyle w:val="af7"/>
        </w:rPr>
        <w:t>36980</w:t>
      </w:r>
      <w:r>
        <w:tab/>
      </w:r>
      <w:r w:rsidRPr="001F386C">
        <w:t xml:space="preserve">TS 36.523-1 Tracker status </w:t>
      </w:r>
      <w:r w:rsidRPr="0032278C">
        <w:rPr>
          <w:rFonts w:hint="eastAsia"/>
        </w:rPr>
        <w:t>after</w:t>
      </w:r>
      <w:r>
        <w:t xml:space="preserve"> </w:t>
      </w:r>
      <w:r w:rsidRPr="001F386C">
        <w:t>RAN5-</w:t>
      </w:r>
      <w:r>
        <w:t>101</w:t>
      </w:r>
    </w:p>
    <w:p w:rsidR="009F6293" w:rsidRPr="00DA63AC" w:rsidRDefault="009F6293" w:rsidP="009F6293">
      <w:pPr>
        <w:pStyle w:val="EX"/>
      </w:pPr>
      <w:r>
        <w:t>[25]</w:t>
      </w:r>
      <w:r>
        <w:tab/>
      </w:r>
      <w:r w:rsidRPr="001F386C">
        <w:rPr>
          <w:rStyle w:val="af7"/>
        </w:rPr>
        <w:t>R5-2</w:t>
      </w:r>
      <w:r>
        <w:rPr>
          <w:rStyle w:val="af7"/>
        </w:rPr>
        <w:t>40873</w:t>
      </w:r>
      <w:r>
        <w:tab/>
      </w:r>
      <w:r w:rsidRPr="001F386C">
        <w:t xml:space="preserve">TS 36.523-1 Tracker status </w:t>
      </w:r>
      <w:r w:rsidRPr="00BB420E">
        <w:rPr>
          <w:rFonts w:hint="eastAsia"/>
        </w:rPr>
        <w:t>before</w:t>
      </w:r>
      <w:r>
        <w:t xml:space="preserve"> </w:t>
      </w:r>
      <w:r w:rsidRPr="001F386C">
        <w:t>RAN5-</w:t>
      </w:r>
      <w:r>
        <w:t>102</w:t>
      </w:r>
    </w:p>
    <w:p w:rsidR="009F6293" w:rsidRPr="00DA63AC" w:rsidRDefault="009F6293" w:rsidP="009F6293">
      <w:pPr>
        <w:pStyle w:val="EX"/>
      </w:pPr>
      <w:r>
        <w:t>[26]</w:t>
      </w:r>
      <w:r>
        <w:tab/>
      </w:r>
      <w:r w:rsidRPr="001F386C">
        <w:rPr>
          <w:rStyle w:val="af7"/>
        </w:rPr>
        <w:t>R5-2</w:t>
      </w:r>
      <w:r>
        <w:rPr>
          <w:rStyle w:val="af7"/>
        </w:rPr>
        <w:t>40875</w:t>
      </w:r>
      <w:r>
        <w:tab/>
      </w:r>
      <w:r w:rsidRPr="001F386C">
        <w:t xml:space="preserve">TS 36.523-1 Tracker status </w:t>
      </w:r>
      <w:r w:rsidRPr="0032278C">
        <w:rPr>
          <w:rFonts w:hint="eastAsia"/>
        </w:rPr>
        <w:t>after</w:t>
      </w:r>
      <w:r>
        <w:t xml:space="preserve"> </w:t>
      </w:r>
      <w:r w:rsidRPr="001F386C">
        <w:t>RAN5-</w:t>
      </w:r>
      <w:r>
        <w:t>102</w:t>
      </w:r>
    </w:p>
    <w:p w:rsidR="008036B4" w:rsidRPr="00BB420E" w:rsidRDefault="008036B4" w:rsidP="008036B4">
      <w:pPr>
        <w:pStyle w:val="EX"/>
      </w:pPr>
      <w:r>
        <w:t>[27]</w:t>
      </w:r>
      <w:r>
        <w:tab/>
      </w:r>
      <w:r w:rsidRPr="001F386C">
        <w:rPr>
          <w:rStyle w:val="af7"/>
        </w:rPr>
        <w:t>R5-2</w:t>
      </w:r>
      <w:r>
        <w:rPr>
          <w:rStyle w:val="af7"/>
        </w:rPr>
        <w:t>42744</w:t>
      </w:r>
      <w:r>
        <w:tab/>
      </w:r>
      <w:r w:rsidRPr="001F386C">
        <w:t xml:space="preserve">TS 36.523-1 Tracker status </w:t>
      </w:r>
      <w:r w:rsidRPr="00600415">
        <w:rPr>
          <w:rFonts w:hint="eastAsia"/>
        </w:rPr>
        <w:t>before</w:t>
      </w:r>
      <w:r>
        <w:t xml:space="preserve"> </w:t>
      </w:r>
      <w:r w:rsidRPr="001F386C">
        <w:t>RAN5-</w:t>
      </w:r>
      <w:r>
        <w:t>103</w:t>
      </w:r>
    </w:p>
    <w:p w:rsidR="008036B4" w:rsidRPr="00BB420E" w:rsidRDefault="008036B4" w:rsidP="008036B4">
      <w:pPr>
        <w:pStyle w:val="EX"/>
      </w:pPr>
      <w:r>
        <w:t>[28]</w:t>
      </w:r>
      <w:r>
        <w:tab/>
      </w:r>
      <w:r w:rsidRPr="001F386C">
        <w:rPr>
          <w:rStyle w:val="af7"/>
        </w:rPr>
        <w:t>R5-2</w:t>
      </w:r>
      <w:r>
        <w:rPr>
          <w:rStyle w:val="af7"/>
        </w:rPr>
        <w:t>42746</w:t>
      </w:r>
      <w:r>
        <w:tab/>
      </w:r>
      <w:r w:rsidRPr="001F386C">
        <w:t xml:space="preserve">TS 36.523-1 Tracker status </w:t>
      </w:r>
      <w:r w:rsidRPr="008036B4">
        <w:rPr>
          <w:rFonts w:hint="eastAsia"/>
        </w:rPr>
        <w:t>after</w:t>
      </w:r>
      <w:r>
        <w:t xml:space="preserve"> </w:t>
      </w:r>
      <w:r w:rsidRPr="001F386C">
        <w:t>RAN5-</w:t>
      </w:r>
      <w:r>
        <w:t>103</w:t>
      </w:r>
    </w:p>
    <w:p w:rsidR="000D3849" w:rsidRDefault="000A2E68" w:rsidP="00AD6561">
      <w:pPr>
        <w:pStyle w:val="EX"/>
      </w:pPr>
      <w:r>
        <w:t>[29]</w:t>
      </w:r>
      <w:r>
        <w:tab/>
      </w:r>
      <w:r w:rsidRPr="001F386C">
        <w:rPr>
          <w:rStyle w:val="af7"/>
        </w:rPr>
        <w:t>R5-2</w:t>
      </w:r>
      <w:r>
        <w:rPr>
          <w:rStyle w:val="af7"/>
        </w:rPr>
        <w:t>45211</w:t>
      </w:r>
      <w:r>
        <w:tab/>
      </w:r>
      <w:r w:rsidRPr="001F386C">
        <w:t xml:space="preserve">TS 36.523-1 Tracker status </w:t>
      </w:r>
      <w:r w:rsidRPr="002F3FBA">
        <w:rPr>
          <w:rFonts w:hint="eastAsia"/>
        </w:rPr>
        <w:t>before</w:t>
      </w:r>
      <w:r>
        <w:t xml:space="preserve"> </w:t>
      </w:r>
      <w:r w:rsidRPr="001F386C">
        <w:t>RAN5-</w:t>
      </w:r>
      <w:r>
        <w:t>104</w:t>
      </w:r>
    </w:p>
    <w:p w:rsidR="000A2E68" w:rsidRDefault="000A2E68" w:rsidP="00AD6561">
      <w:pPr>
        <w:pStyle w:val="EX"/>
      </w:pPr>
      <w:r>
        <w:t>[30]</w:t>
      </w:r>
      <w:r>
        <w:tab/>
      </w:r>
      <w:r w:rsidRPr="001F386C">
        <w:rPr>
          <w:rStyle w:val="af7"/>
        </w:rPr>
        <w:t>R5-2</w:t>
      </w:r>
      <w:r>
        <w:rPr>
          <w:rStyle w:val="af7"/>
        </w:rPr>
        <w:t>45213</w:t>
      </w:r>
      <w:r>
        <w:tab/>
      </w:r>
      <w:r w:rsidRPr="001F386C">
        <w:t xml:space="preserve">TS 36.523-1 Tracker status </w:t>
      </w:r>
      <w:r w:rsidRPr="008036B4">
        <w:rPr>
          <w:rFonts w:hint="eastAsia"/>
        </w:rPr>
        <w:t>after</w:t>
      </w:r>
      <w:r>
        <w:t xml:space="preserve"> </w:t>
      </w:r>
      <w:r w:rsidRPr="001F386C">
        <w:t>RAN5-</w:t>
      </w:r>
      <w:r>
        <w:t>104</w:t>
      </w:r>
    </w:p>
    <w:p w:rsidR="00C12D81" w:rsidRPr="008036B4" w:rsidRDefault="00C12D81" w:rsidP="00C12D81">
      <w:pPr>
        <w:pStyle w:val="EX"/>
      </w:pPr>
      <w:r>
        <w:t>[31]</w:t>
      </w:r>
      <w:r>
        <w:tab/>
      </w:r>
      <w:r w:rsidRPr="001F386C">
        <w:rPr>
          <w:rStyle w:val="af7"/>
        </w:rPr>
        <w:t>R5-2</w:t>
      </w:r>
      <w:r>
        <w:rPr>
          <w:rStyle w:val="af7"/>
        </w:rPr>
        <w:t>47124</w:t>
      </w:r>
      <w:r>
        <w:tab/>
      </w:r>
      <w:r w:rsidRPr="001F386C">
        <w:t xml:space="preserve">TS 36.523-1 Tracker status </w:t>
      </w:r>
      <w:r w:rsidRPr="002F3FBA">
        <w:rPr>
          <w:rFonts w:hint="eastAsia"/>
        </w:rPr>
        <w:t>before</w:t>
      </w:r>
      <w:r>
        <w:t xml:space="preserve"> </w:t>
      </w:r>
      <w:r w:rsidRPr="001F386C">
        <w:t>RAN5-</w:t>
      </w:r>
      <w:r>
        <w:t>105</w:t>
      </w:r>
    </w:p>
    <w:p w:rsidR="00C12D81" w:rsidRPr="008036B4" w:rsidRDefault="00C12D81" w:rsidP="00C12D81">
      <w:pPr>
        <w:pStyle w:val="EX"/>
      </w:pPr>
      <w:r>
        <w:t>[3</w:t>
      </w:r>
      <w:r>
        <w:t>2</w:t>
      </w:r>
      <w:r>
        <w:t>]</w:t>
      </w:r>
      <w:r>
        <w:tab/>
      </w:r>
      <w:r w:rsidRPr="001F386C">
        <w:rPr>
          <w:rStyle w:val="af7"/>
        </w:rPr>
        <w:t>R5-2</w:t>
      </w:r>
      <w:r>
        <w:rPr>
          <w:rStyle w:val="af7"/>
        </w:rPr>
        <w:t>4712</w:t>
      </w:r>
      <w:r>
        <w:rPr>
          <w:rStyle w:val="af7"/>
        </w:rPr>
        <w:t>6</w:t>
      </w:r>
      <w:r>
        <w:tab/>
      </w:r>
      <w:r w:rsidRPr="001F386C">
        <w:t xml:space="preserve">TS 36.523-1 Tracker status </w:t>
      </w:r>
      <w:r>
        <w:t>after</w:t>
      </w:r>
      <w:r>
        <w:t xml:space="preserve"> </w:t>
      </w:r>
      <w:r w:rsidRPr="001F386C">
        <w:t>RAN5-</w:t>
      </w:r>
      <w:r>
        <w:t>105</w:t>
      </w:r>
    </w:p>
    <w:p w:rsidR="00C12D81" w:rsidRPr="00C12D81" w:rsidRDefault="00C12D81" w:rsidP="00AD6561">
      <w:pPr>
        <w:pStyle w:val="EX"/>
      </w:pPr>
    </w:p>
    <w:sectPr w:rsidR="00C12D81" w:rsidRPr="00C12D81">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0F18" w:rsidRDefault="00490F18">
      <w:r>
        <w:separator/>
      </w:r>
    </w:p>
  </w:endnote>
  <w:endnote w:type="continuationSeparator" w:id="0">
    <w:p w:rsidR="00490F18" w:rsidRDefault="00490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A322F8">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0F18" w:rsidRDefault="00490F18">
      <w:r>
        <w:separator/>
      </w:r>
    </w:p>
  </w:footnote>
  <w:footnote w:type="continuationSeparator" w:id="0">
    <w:p w:rsidR="00490F18" w:rsidRDefault="00490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17189"/>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2E68"/>
    <w:rsid w:val="000A39D3"/>
    <w:rsid w:val="000A4B4C"/>
    <w:rsid w:val="000A66C7"/>
    <w:rsid w:val="000A7F7B"/>
    <w:rsid w:val="000B06E8"/>
    <w:rsid w:val="000B0ECA"/>
    <w:rsid w:val="000B11B0"/>
    <w:rsid w:val="000B133A"/>
    <w:rsid w:val="000B3087"/>
    <w:rsid w:val="000B3392"/>
    <w:rsid w:val="000B5857"/>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849"/>
    <w:rsid w:val="000D39D5"/>
    <w:rsid w:val="000D3AD3"/>
    <w:rsid w:val="000D46CC"/>
    <w:rsid w:val="000D47E6"/>
    <w:rsid w:val="000D5016"/>
    <w:rsid w:val="000D7D01"/>
    <w:rsid w:val="000E1351"/>
    <w:rsid w:val="000E20F2"/>
    <w:rsid w:val="000E2541"/>
    <w:rsid w:val="000E3606"/>
    <w:rsid w:val="000E42FD"/>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0713"/>
    <w:rsid w:val="001A226A"/>
    <w:rsid w:val="001A45A3"/>
    <w:rsid w:val="001A5706"/>
    <w:rsid w:val="001B1F60"/>
    <w:rsid w:val="001B23E3"/>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441"/>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4DA5"/>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158E2"/>
    <w:rsid w:val="00321A72"/>
    <w:rsid w:val="0032278C"/>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534D"/>
    <w:rsid w:val="003B6168"/>
    <w:rsid w:val="003C1A27"/>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0F18"/>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16D"/>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2AB2"/>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1A70"/>
    <w:rsid w:val="005A3DCC"/>
    <w:rsid w:val="005A3E41"/>
    <w:rsid w:val="005A448F"/>
    <w:rsid w:val="005A5065"/>
    <w:rsid w:val="005A64CC"/>
    <w:rsid w:val="005A6E4A"/>
    <w:rsid w:val="005A78FF"/>
    <w:rsid w:val="005B02F4"/>
    <w:rsid w:val="005B08BC"/>
    <w:rsid w:val="005B29B2"/>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488A"/>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69FF"/>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1F60"/>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CDF"/>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50A9"/>
    <w:rsid w:val="007F59B4"/>
    <w:rsid w:val="007F5E72"/>
    <w:rsid w:val="007F625B"/>
    <w:rsid w:val="007F6629"/>
    <w:rsid w:val="007F7D15"/>
    <w:rsid w:val="00800E3B"/>
    <w:rsid w:val="0080262E"/>
    <w:rsid w:val="00802983"/>
    <w:rsid w:val="008030F7"/>
    <w:rsid w:val="008036B4"/>
    <w:rsid w:val="00803D24"/>
    <w:rsid w:val="00804728"/>
    <w:rsid w:val="0080585A"/>
    <w:rsid w:val="00805F20"/>
    <w:rsid w:val="0080636B"/>
    <w:rsid w:val="008105D9"/>
    <w:rsid w:val="008114F6"/>
    <w:rsid w:val="008115A9"/>
    <w:rsid w:val="00811915"/>
    <w:rsid w:val="008124DF"/>
    <w:rsid w:val="0081382D"/>
    <w:rsid w:val="00813896"/>
    <w:rsid w:val="00815EF4"/>
    <w:rsid w:val="00820D9C"/>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4827"/>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5A8"/>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87F"/>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293"/>
    <w:rsid w:val="009F65FB"/>
    <w:rsid w:val="00A0111B"/>
    <w:rsid w:val="00A01EE5"/>
    <w:rsid w:val="00A0240E"/>
    <w:rsid w:val="00A02E9E"/>
    <w:rsid w:val="00A03885"/>
    <w:rsid w:val="00A03EFE"/>
    <w:rsid w:val="00A0577E"/>
    <w:rsid w:val="00A06D18"/>
    <w:rsid w:val="00A132E8"/>
    <w:rsid w:val="00A15DEB"/>
    <w:rsid w:val="00A15E93"/>
    <w:rsid w:val="00A16712"/>
    <w:rsid w:val="00A16D75"/>
    <w:rsid w:val="00A205C2"/>
    <w:rsid w:val="00A25283"/>
    <w:rsid w:val="00A25C26"/>
    <w:rsid w:val="00A266A0"/>
    <w:rsid w:val="00A31D92"/>
    <w:rsid w:val="00A321E6"/>
    <w:rsid w:val="00A322F8"/>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60B"/>
    <w:rsid w:val="00B049BC"/>
    <w:rsid w:val="00B05F3C"/>
    <w:rsid w:val="00B063BE"/>
    <w:rsid w:val="00B07882"/>
    <w:rsid w:val="00B07E85"/>
    <w:rsid w:val="00B07F6B"/>
    <w:rsid w:val="00B1046E"/>
    <w:rsid w:val="00B11C7A"/>
    <w:rsid w:val="00B11CF4"/>
    <w:rsid w:val="00B12ACA"/>
    <w:rsid w:val="00B134E1"/>
    <w:rsid w:val="00B164ED"/>
    <w:rsid w:val="00B16E78"/>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D81"/>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3FB"/>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990"/>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5011"/>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46BE"/>
    <w:rsid w:val="00D96D6A"/>
    <w:rsid w:val="00DA0124"/>
    <w:rsid w:val="00DA22D0"/>
    <w:rsid w:val="00DA22D8"/>
    <w:rsid w:val="00DA2EE3"/>
    <w:rsid w:val="00DA2FDB"/>
    <w:rsid w:val="00DA598C"/>
    <w:rsid w:val="00DA63A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4AF5"/>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1D12"/>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B6E"/>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C9A825"/>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24167C3-2C18-43FB-A9D3-2F1463D8A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2</Pages>
  <Words>834</Words>
  <Characters>4758</Characters>
  <Application>Microsoft Office Word</Application>
  <DocSecurity>0</DocSecurity>
  <Lines>39</Lines>
  <Paragraphs>11</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5581</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60</cp:revision>
  <cp:lastPrinted>2009-01-20T05:46:00Z</cp:lastPrinted>
  <dcterms:created xsi:type="dcterms:W3CDTF">2022-02-14T02:34:00Z</dcterms:created>
  <dcterms:modified xsi:type="dcterms:W3CDTF">2025-02-08T04:30:00Z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(3)WYAD7ZyfbJxnqKphloFLxRUXFK17jOW0/j7eDthqW99BSurHcmiCCNxwZ0v6IIn2uRXajmck
JNWXPgLXGapHUFQbEfmOLGkWV0OGxd80d0dvGfi6t30ZrZZ3fzlffUzrRIbhe2XyoFdtgQ4d
TeBXO25iL6ETZSCU4jcsayZQTYbCdAHc/++JPwCF3Y5refxa/mev5FS0MwW0LkplgqKq+/5w
N0kghVXGAGcRPEnPsA</vt:lpwstr>
  </property>
  <property fmtid="{D5CDD505-2E9C-101B-9397-08002B2CF9AE}" pid="4" name="_2015_ms_pID_7253431">
    <vt:lpwstr>rA67dP8Sc0jF5g/bFKEjm/tt4lbJRd5y+pnivFldsm/st+HxTGgijU
yFVuNBk80tgUrTqdwUPH/sPLj5dpyelFJJAEHLdD/tNCzIQxhv9aq4ljOchQcizqyr39QXVM
ahanhAJs601y+X3HN3UdbivJVU3UUC+mgVX4Q7X/a9Ych1eVC2kPHp7kUkR5vEHgw96OTiAn
apMRW1VpwEjW18P8CkDvAedoO6cZnL6JFzYi</vt:lpwstr>
  </property>
  <property fmtid="{D5CDD505-2E9C-101B-9397-08002B2CF9AE}" pid="5" name="_2015_ms_pID_7253432">
    <vt:lpwstr>AJQVZhMXgR0KpYnyo0tJ8ig=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1738826138</vt:lpwstr>
  </property>
</Properties>
</file>